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E36B1" w14:textId="20BE066E" w:rsidR="00F240CC" w:rsidRDefault="00F240CC" w:rsidP="00F240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PLAYSTOWE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35096EAC" w14:textId="4779844E" w:rsidR="00F240CC" w:rsidRDefault="00F240CC" w:rsidP="00F240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Wallingford, Berkshire. Fishmonger.</w:t>
      </w:r>
    </w:p>
    <w:p w14:paraId="1BD590FC" w14:textId="6B27D58E" w:rsidR="00F240CC" w:rsidRDefault="00F240CC" w:rsidP="00F240CC">
      <w:pPr>
        <w:pStyle w:val="NoSpacing"/>
        <w:rPr>
          <w:rFonts w:cs="Times New Roman"/>
          <w:szCs w:val="24"/>
        </w:rPr>
      </w:pPr>
    </w:p>
    <w:p w14:paraId="7238A9C2" w14:textId="02D57D61" w:rsidR="00F240CC" w:rsidRDefault="00F240CC" w:rsidP="00F240CC">
      <w:pPr>
        <w:pStyle w:val="NoSpacing"/>
        <w:rPr>
          <w:rFonts w:cs="Times New Roman"/>
          <w:szCs w:val="24"/>
        </w:rPr>
      </w:pPr>
    </w:p>
    <w:p w14:paraId="3696CE79" w14:textId="77777777" w:rsidR="00F240CC" w:rsidRDefault="00F240CC" w:rsidP="00F240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Thomas </w:t>
      </w:r>
      <w:proofErr w:type="spellStart"/>
      <w:r>
        <w:rPr>
          <w:rFonts w:cs="Times New Roman"/>
          <w:szCs w:val="24"/>
        </w:rPr>
        <w:t>Barowe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(q.v.), brought a plaint of debt</w:t>
      </w:r>
    </w:p>
    <w:p w14:paraId="527BCCC6" w14:textId="5A886815" w:rsidR="00F240CC" w:rsidRDefault="00F240CC" w:rsidP="00F240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him, Thomas Peke of Wantage(q.v.) and </w:t>
      </w:r>
      <w:r>
        <w:rPr>
          <w:rFonts w:cs="Times New Roman"/>
          <w:szCs w:val="24"/>
        </w:rPr>
        <w:t xml:space="preserve">William </w:t>
      </w:r>
      <w:proofErr w:type="spellStart"/>
      <w:r>
        <w:rPr>
          <w:rFonts w:cs="Times New Roman"/>
          <w:szCs w:val="24"/>
        </w:rPr>
        <w:t>Kelyngale</w:t>
      </w:r>
      <w:proofErr w:type="spellEnd"/>
    </w:p>
    <w:p w14:paraId="726BB971" w14:textId="4E51EAF0" w:rsidR="00F240CC" w:rsidRDefault="00F240CC" w:rsidP="00F240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Wa</w:t>
      </w:r>
      <w:r>
        <w:rPr>
          <w:rFonts w:cs="Times New Roman"/>
          <w:szCs w:val="24"/>
        </w:rPr>
        <w:t>ntage</w:t>
      </w:r>
      <w:r>
        <w:rPr>
          <w:rFonts w:cs="Times New Roman"/>
          <w:szCs w:val="24"/>
        </w:rPr>
        <w:t>(q.v.).</w:t>
      </w:r>
    </w:p>
    <w:p w14:paraId="29B62B5F" w14:textId="77777777" w:rsidR="00F240CC" w:rsidRDefault="00F240CC" w:rsidP="00F240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107D8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4CAAB726" w14:textId="77777777" w:rsidR="00F240CC" w:rsidRDefault="00F240CC" w:rsidP="00F240CC">
      <w:pPr>
        <w:pStyle w:val="NoSpacing"/>
        <w:rPr>
          <w:rFonts w:cs="Times New Roman"/>
          <w:szCs w:val="24"/>
        </w:rPr>
      </w:pPr>
    </w:p>
    <w:p w14:paraId="4C410C43" w14:textId="77777777" w:rsidR="00F240CC" w:rsidRDefault="00F240CC" w:rsidP="00F240CC">
      <w:pPr>
        <w:pStyle w:val="NoSpacing"/>
        <w:rPr>
          <w:rFonts w:cs="Times New Roman"/>
          <w:szCs w:val="24"/>
        </w:rPr>
      </w:pPr>
    </w:p>
    <w:p w14:paraId="76804FE9" w14:textId="77777777" w:rsidR="00F240CC" w:rsidRDefault="00F240CC" w:rsidP="00F240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2022</w:t>
      </w:r>
    </w:p>
    <w:p w14:paraId="53379621" w14:textId="33869B3A" w:rsidR="00F240CC" w:rsidRPr="00F240CC" w:rsidRDefault="00F240CC" w:rsidP="00F240CC">
      <w:pPr>
        <w:pStyle w:val="NoSpacing"/>
        <w:rPr>
          <w:rFonts w:cs="Times New Roman"/>
          <w:szCs w:val="24"/>
        </w:rPr>
      </w:pPr>
    </w:p>
    <w:p w14:paraId="23A39905" w14:textId="565DF996" w:rsidR="00F240CC" w:rsidRPr="0015606A" w:rsidRDefault="00F240CC" w:rsidP="0015606A">
      <w:pPr>
        <w:pStyle w:val="NoSpacing"/>
        <w:rPr>
          <w:rFonts w:cs="Times New Roman"/>
          <w:szCs w:val="24"/>
        </w:rPr>
      </w:pPr>
    </w:p>
    <w:p w14:paraId="72373B5C" w14:textId="77777777" w:rsidR="0015606A" w:rsidRPr="0015606A" w:rsidRDefault="0015606A" w:rsidP="0015606A">
      <w:pPr>
        <w:pStyle w:val="NoSpacing"/>
        <w:rPr>
          <w:rFonts w:cs="Times New Roman"/>
          <w:szCs w:val="24"/>
        </w:rPr>
      </w:pPr>
    </w:p>
    <w:sectPr w:rsidR="0015606A" w:rsidRPr="0015606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27F79" w14:textId="77777777" w:rsidR="0015606A" w:rsidRDefault="0015606A" w:rsidP="009139A6">
      <w:r>
        <w:separator/>
      </w:r>
    </w:p>
  </w:endnote>
  <w:endnote w:type="continuationSeparator" w:id="0">
    <w:p w14:paraId="5DDCC4F4" w14:textId="77777777" w:rsidR="0015606A" w:rsidRDefault="001560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FA6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09D71" w14:textId="77777777" w:rsidR="0015606A" w:rsidRDefault="0015606A" w:rsidP="009139A6">
      <w:r>
        <w:separator/>
      </w:r>
    </w:p>
  </w:footnote>
  <w:footnote w:type="continuationSeparator" w:id="0">
    <w:p w14:paraId="6664CA4A" w14:textId="77777777" w:rsidR="0015606A" w:rsidRDefault="0015606A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06A"/>
    <w:rsid w:val="000666E0"/>
    <w:rsid w:val="0015606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6190"/>
    <w:rsid w:val="00EB3209"/>
    <w:rsid w:val="00F240C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84286"/>
  <w15:chartTrackingRefBased/>
  <w15:docId w15:val="{57AA4245-CA06-41FD-B654-56B7852A8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560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0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23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2022-10-25T10:23:00Z</dcterms:created>
  <dcterms:modified xsi:type="dcterms:W3CDTF">2022-10-25T10:50:00Z</dcterms:modified>
</cp:coreProperties>
</file>